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B57FE" w14:textId="1CED99DC" w:rsidR="00DB5B5D" w:rsidRDefault="00DB5B5D" w:rsidP="00DB5B5D">
      <w:pPr>
        <w:pStyle w:val="NoSpacing"/>
      </w:pPr>
      <w:r>
        <w:rPr>
          <w:u w:val="single"/>
        </w:rPr>
        <w:t>William BAYNTON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14:paraId="697B899B" w14:textId="77777777" w:rsidR="00DB5B5D" w:rsidRDefault="00DB5B5D" w:rsidP="00DB5B5D">
      <w:pPr>
        <w:pStyle w:val="NoSpacing"/>
      </w:pPr>
      <w:r>
        <w:t xml:space="preserve">Vicar of </w:t>
      </w:r>
      <w:proofErr w:type="spellStart"/>
      <w:proofErr w:type="gramStart"/>
      <w:r>
        <w:t>St.Andrew’s</w:t>
      </w:r>
      <w:proofErr w:type="spellEnd"/>
      <w:proofErr w:type="gramEnd"/>
      <w:r>
        <w:t xml:space="preserve"> Church, </w:t>
      </w:r>
      <w:proofErr w:type="spellStart"/>
      <w:r>
        <w:t>Rillington</w:t>
      </w:r>
      <w:proofErr w:type="spellEnd"/>
      <w:r>
        <w:t>, East Riding of Yorkshire.</w:t>
      </w:r>
    </w:p>
    <w:p w14:paraId="435AF373" w14:textId="77777777" w:rsidR="00DB5B5D" w:rsidRDefault="00DB5B5D" w:rsidP="00DB5B5D">
      <w:pPr>
        <w:pStyle w:val="NoSpacing"/>
      </w:pPr>
    </w:p>
    <w:p w14:paraId="133A4B16" w14:textId="77777777" w:rsidR="00DB5B5D" w:rsidRDefault="00DB5B5D" w:rsidP="00DB5B5D">
      <w:pPr>
        <w:pStyle w:val="NoSpacing"/>
      </w:pPr>
    </w:p>
    <w:p w14:paraId="3E5F4955" w14:textId="70D49D68" w:rsidR="00DB5B5D" w:rsidRDefault="00DB5B5D" w:rsidP="00DB5B5D">
      <w:pPr>
        <w:pStyle w:val="NoSpacing"/>
      </w:pPr>
      <w:r>
        <w:tab/>
        <w:t>14</w:t>
      </w:r>
      <w:r>
        <w:t>27</w:t>
      </w:r>
      <w:bookmarkStart w:id="0" w:name="_GoBack"/>
      <w:bookmarkEnd w:id="0"/>
      <w:r>
        <w:tab/>
        <w:t>He became Vicar.</w:t>
      </w:r>
    </w:p>
    <w:p w14:paraId="688D2083" w14:textId="77777777" w:rsidR="00DB5B5D" w:rsidRDefault="00DB5B5D" w:rsidP="00DB5B5D">
      <w:pPr>
        <w:pStyle w:val="NoSpacing"/>
      </w:pPr>
      <w:r>
        <w:tab/>
      </w:r>
      <w:r>
        <w:tab/>
        <w:t>(from information in the church)</w:t>
      </w:r>
    </w:p>
    <w:p w14:paraId="09252B3E" w14:textId="77777777" w:rsidR="00DB5B5D" w:rsidRDefault="00DB5B5D" w:rsidP="00DB5B5D">
      <w:pPr>
        <w:pStyle w:val="NoSpacing"/>
      </w:pPr>
    </w:p>
    <w:p w14:paraId="71F8A158" w14:textId="77777777" w:rsidR="00DB5B5D" w:rsidRDefault="00DB5B5D" w:rsidP="00DB5B5D">
      <w:pPr>
        <w:pStyle w:val="NoSpacing"/>
      </w:pPr>
    </w:p>
    <w:p w14:paraId="6A52932B" w14:textId="77777777" w:rsidR="00DB5B5D" w:rsidRPr="00B90E67" w:rsidRDefault="00DB5B5D" w:rsidP="00DB5B5D">
      <w:pPr>
        <w:pStyle w:val="NoSpacing"/>
      </w:pPr>
      <w:r>
        <w:t>3 July 2019</w:t>
      </w:r>
    </w:p>
    <w:p w14:paraId="53C2A606" w14:textId="77AD7416" w:rsidR="006B2F86" w:rsidRPr="00DB5B5D" w:rsidRDefault="00DB5B5D" w:rsidP="00E71FC3">
      <w:pPr>
        <w:pStyle w:val="NoSpacing"/>
      </w:pPr>
    </w:p>
    <w:sectPr w:rsidR="006B2F86" w:rsidRPr="00DB5B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EF984" w14:textId="77777777" w:rsidR="00DB5B5D" w:rsidRDefault="00DB5B5D" w:rsidP="00E71FC3">
      <w:pPr>
        <w:spacing w:after="0" w:line="240" w:lineRule="auto"/>
      </w:pPr>
      <w:r>
        <w:separator/>
      </w:r>
    </w:p>
  </w:endnote>
  <w:endnote w:type="continuationSeparator" w:id="0">
    <w:p w14:paraId="3D076E3A" w14:textId="77777777" w:rsidR="00DB5B5D" w:rsidRDefault="00DB5B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3A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FB1D4" w14:textId="77777777" w:rsidR="00DB5B5D" w:rsidRDefault="00DB5B5D" w:rsidP="00E71FC3">
      <w:pPr>
        <w:spacing w:after="0" w:line="240" w:lineRule="auto"/>
      </w:pPr>
      <w:r>
        <w:separator/>
      </w:r>
    </w:p>
  </w:footnote>
  <w:footnote w:type="continuationSeparator" w:id="0">
    <w:p w14:paraId="025AE86D" w14:textId="77777777" w:rsidR="00DB5B5D" w:rsidRDefault="00DB5B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B5D"/>
    <w:rsid w:val="001A7C09"/>
    <w:rsid w:val="00577BD5"/>
    <w:rsid w:val="00656CBA"/>
    <w:rsid w:val="006A1F77"/>
    <w:rsid w:val="00733BE7"/>
    <w:rsid w:val="00AB52E8"/>
    <w:rsid w:val="00B16D3F"/>
    <w:rsid w:val="00BB41AC"/>
    <w:rsid w:val="00DB5B5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C9738"/>
  <w15:chartTrackingRefBased/>
  <w15:docId w15:val="{F43517FC-58B6-4228-BC54-442A3D4F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2019-07-03T20:30:00Z</dcterms:created>
  <dcterms:modified xsi:type="dcterms:W3CDTF">2019-07-03T20:31:00Z</dcterms:modified>
</cp:coreProperties>
</file>